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2b2dad8" w14:textId="2b2dad8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636DD2">
        <w:t>623/20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636DD2">
        <w:t>623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36DD2" w:rsidP="00636DD2" w:rsidRDefault="006826ED">
      <w:r>
        <w:t xml:space="preserve">            Dužnika:</w:t>
      </w:r>
    </w:p>
    <w:p w:rsidR="00636DD2" w:rsidP="00636DD2" w:rsidRDefault="00636DD2">
      <w:pPr>
        <w:ind w:left="708"/>
      </w:pPr>
      <w:r>
        <w:t>ADEO VIVIDE j.d.o.o. za ugostiteljstvo, turizam i trgovinu,</w:t>
      </w:r>
      <w:r>
        <w:t xml:space="preserve"> Ulica </w:t>
      </w:r>
      <w:proofErr w:type="spellStart"/>
      <w:r>
        <w:t>Valunske</w:t>
      </w:r>
      <w:proofErr w:type="spellEnd"/>
      <w:r>
        <w:t xml:space="preserve"> ploče 8,</w:t>
      </w:r>
      <w:r>
        <w:t xml:space="preserve"> OIB: 47458273288;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36DD2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36D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6DD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6DD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6DD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6DD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6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D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D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D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D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116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981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St-623/2021</izvorni_sadrzaj>
    <derivirana_varijabla naziv="DomainObject.Predmet.OznakaBroj_1">St-623/2021</derivirana_varijabla>
  </DomainObject.Predmet.OznakaBroj>
  <DomainObject.Predmet.OznakaBrojOptuznogAkta>
    <izvorni_sadrzaj>04-06-21-1377</izvorni_sadrzaj>
    <derivirana_varijabla naziv="DomainObject.Predmet.OznakaBrojOptuznogAkta_1">04-06-21-1377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ADEO VIVIDE j.d.o.o. za ugostiteljstvo, turizam i trgovinu</izvorni_sadrzaj>
    <derivirana_varijabla naziv="DomainObject.Predmet.ProtustrankaFormated_1">  ADEO VIVIDE j.d.o.o. za ugostiteljstvo, turizam i trgovinu</derivirana_varijabla>
  </DomainObject.Predmet.ProtustrankaFormated>
  <DomainObject.Predmet.ProtustrankaFormatedOIB>
    <izvorni_sadrzaj>  ADEO VIVIDE j.d.o.o. za ugostiteljstvo, turizam i trgovinu, OIB 47458273288</izvorni_sadrzaj>
    <derivirana_varijabla naziv="DomainObject.Predmet.ProtustrankaFormatedOIB_1">  ADEO VIVIDE j.d.o.o. za ugostiteljstvo, turizam i trgovinu, OIB 47458273288</derivirana_varijabla>
  </DomainObject.Predmet.ProtustrankaFormatedOIB>
  <DomainObject.Predmet.ProtustrankaFormatedWithAdress>
    <izvorni_sadrzaj> ADEO VIVIDE j.d.o.o. za ugostiteljstvo, turizam i trgovinu, Ulica Valunske ploče 8, 10000 Zagreb</izvorni_sadrzaj>
    <derivirana_varijabla naziv="DomainObject.Predmet.ProtustrankaFormatedWithAdress_1"> ADEO VIVIDE j.d.o.o. za ugostiteljstvo, turizam i trgovinu, Ulica Valunske ploče 8, 10000 Zagreb</derivirana_varijabla>
  </DomainObject.Predmet.ProtustrankaFormatedWithAdress>
  <DomainObject.Predmet.ProtustrankaFormatedWithAdressOIB>
    <izvorni_sadrzaj> ADEO VIVIDE j.d.o.o. za ugostiteljstvo, turizam i trgovinu, OIB 47458273288, Ulica Valunske ploče 8, 10000 Zagreb</izvorni_sadrzaj>
    <derivirana_varijabla naziv="DomainObject.Predmet.ProtustrankaFormatedWithAdressOIB_1"> ADEO VIVIDE j.d.o.o. za ugostiteljstvo, turizam i trgovinu, OIB 47458273288, Ulica Valunske ploče 8, 10000 Zagreb</derivirana_varijabla>
  </DomainObject.Predmet.ProtustrankaFormatedWithAdressOIB>
  <DomainObject.Predmet.ProtustrankaWithAdress>
    <izvorni_sadrzaj>ADEO VIVIDE j.d.o.o. za ugostiteljstvo, turizam i trgovinu Ulica Valunske ploče 8, 10000 Zagreb</izvorni_sadrzaj>
    <derivirana_varijabla naziv="DomainObject.Predmet.ProtustrankaWithAdress_1">ADEO VIVIDE j.d.o.o. za ugostiteljstvo, turizam i trgovinu Ulica Valunske ploče 8, 10000 Zagreb</derivirana_varijabla>
  </DomainObject.Predmet.ProtustrankaWithAdress>
  <DomainObject.Predmet.ProtustrankaWithAdressOIB>
    <izvorni_sadrzaj>ADEO VIVIDE j.d.o.o. za ugostiteljstvo, turizam i trgovinu, OIB 47458273288, Ulica Valunske ploče 8, 10000 Zagreb</izvorni_sadrzaj>
    <derivirana_varijabla naziv="DomainObject.Predmet.ProtustrankaWithAdressOIB_1">ADEO VIVIDE j.d.o.o. za ugostiteljstvo, turizam i trgovinu, OIB 47458273288, Ulica Valunske ploče 8, 10000 Zagreb</derivirana_varijabla>
  </DomainObject.Predmet.ProtustrankaWithAdressOIB>
  <DomainObject.Predmet.ProtustrankaNazivFormated>
    <izvorni_sadrzaj>ADEO VIVIDE j.d.o.o. za ugostiteljstvo, turizam i trgovinu</izvorni_sadrzaj>
    <derivirana_varijabla naziv="DomainObject.Predmet.ProtustrankaNazivFormated_1">ADEO VIVIDE j.d.o.o. za ugostiteljstvo, turizam i trgovinu</derivirana_varijabla>
  </DomainObject.Predmet.ProtustrankaNazivFormated>
  <DomainObject.Predmet.ProtustrankaNazivFormatedOIB>
    <izvorni_sadrzaj>ADEO VIVIDE j.d.o.o. za ugostiteljstvo, turizam i trgovinu, OIB 47458273288</izvorni_sadrzaj>
    <derivirana_varijabla naziv="DomainObject.Predmet.ProtustrankaNazivFormatedOIB_1">ADEO VIVIDE j.d.o.o. za ugostiteljstvo, turizam i trgovinu, OIB 47458273288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ADEO VIVIDE j.d.o.o. za ugostiteljstvo, turizam i trgovinu</item>
    </izvorni_sadrzaj>
    <derivirana_varijabla naziv="DomainObject.Predmet.ProtuStrankaListFormated_1">
      <item>ADEO VIVIDE j.d.o.o. za ugostiteljstvo, turizam i trgovinu</item>
    </derivirana_varijabla>
  </DomainObject.Predmet.ProtuStrankaListFormated>
  <DomainObject.Predmet.ProtuStrankaListFormatedOIB>
    <izvorni_sadrzaj>
      <item>ADEO VIVIDE j.d.o.o. za ugostiteljstvo, turizam i trgovinu, OIB 47458273288</item>
    </izvorni_sadrzaj>
    <derivirana_varijabla naziv="DomainObject.Predmet.ProtuStrankaListFormatedOIB_1">
      <item>ADEO VIVIDE j.d.o.o. za ugostiteljstvo, turizam i trgovinu, OIB 47458273288</item>
    </derivirana_varijabla>
  </DomainObject.Predmet.ProtuStrankaListFormatedOIB>
  <DomainObject.Predmet.ProtuStrankaListFormatedWithAdress>
    <izvorni_sadrzaj>
      <item>ADEO VIVIDE j.d.o.o. za ugostiteljstvo, turizam i trgovinu, Ulica Valunske ploče 8, 10000 Zagreb</item>
    </izvorni_sadrzaj>
    <derivirana_varijabla naziv="DomainObject.Predmet.ProtuStrankaListFormatedWithAdress_1">
      <item>ADEO VIVIDE j.d.o.o. za ugostiteljstvo, turizam i trgovinu, Ulica Valunske ploče 8, 10000 Zagreb</item>
    </derivirana_varijabla>
  </DomainObject.Predmet.ProtuStrankaListFormatedWithAdress>
  <DomainObject.Predmet.ProtuStrankaListFormatedWithAdressOIB>
    <izvorni_sadrzaj>
      <item>ADEO VIVIDE j.d.o.o. za ugostiteljstvo, turizam i trgovinu, OIB 47458273288, Ulica Valunske ploče 8, 10000 Zagreb</item>
    </izvorni_sadrzaj>
    <derivirana_varijabla naziv="DomainObject.Predmet.ProtuStrankaListFormatedWithAdressOIB_1">
      <item>ADEO VIVIDE j.d.o.o. za ugostiteljstvo, turizam i trgovinu, OIB 47458273288, Ulica Valunske ploče 8, 10000 Zagreb</item>
    </derivirana_varijabla>
  </DomainObject.Predmet.ProtuStrankaListFormatedWithAdressOIB>
  <DomainObject.Predmet.ProtuStrankaListNazivFormated>
    <izvorni_sadrzaj>
      <item>ADEO VIVIDE j.d.o.o. za ugostiteljstvo, turizam i trgovinu</item>
    </izvorni_sadrzaj>
    <derivirana_varijabla naziv="DomainObject.Predmet.ProtuStrankaListNazivFormated_1">
      <item>ADEO VIVIDE j.d.o.o. za ugostiteljstvo, turizam i trgovinu</item>
    </derivirana_varijabla>
  </DomainObject.Predmet.ProtuStrankaListNazivFormated>
  <DomainObject.Predmet.ProtuStrankaListNazivFormatedOIB>
    <izvorni_sadrzaj>
      <item>ADEO VIVIDE j.d.o.o. za ugostiteljstvo, turizam i trgovinu, OIB 47458273288</item>
    </izvorni_sadrzaj>
    <derivirana_varijabla naziv="DomainObject.Predmet.ProtuStrankaListNazivFormatedOIB_1">
      <item>ADEO VIVIDE j.d.o.o. za ugostiteljstvo, turizam i trgovinu, OIB 47458273288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ADEO VIVIDE j.d.o.o. za ugostiteljstvo, turizam i trgovinu</izvorni_sadrzaj>
    <derivirana_varijabla naziv="DomainObject.Predmet.ProtustrankaIDrugi_1">ADEO VIVIDE j.d.o.o. za ugostiteljstvo, turizam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ADEO VIVIDE j.d.o.o. za ugostiteljstvo, turizam i trgovinu, OIB 47458273288, Ulica Valunske ploče 8, 10000 Zagreb</izvorni_sadrzaj>
    <derivirana_varijabla naziv="DomainObject.Predmet.ProtustrankaIDrugiAdressOIB_1">ADEO VIVIDE j.d.o.o. za ugostiteljstvo, turizam i trgovinu, OIB 47458273288, Ulica Valunske ploče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ADEO VIVIDE j.d.o.o. za ugostiteljstvo, turizam i trgovinu</item>
      <item>Financijska agencija</item>
    </izvorni_sadrzaj>
    <derivirana_varijabla naziv="DomainObject.Predmet.SudioniciListNaziv_1">
      <item>ADEO VIVIDE j.d.o.o. za ugostiteljstvo, turizam i trgovinu</item>
      <item>Financijska agencija</item>
    </derivirana_varijabla>
  </DomainObject.Predmet.SudioniciListNaziv>
  <DomainObject.Predmet.SudioniciListAdressOIB>
    <izvorni_sadrzaj>
      <item>ADEO VIVIDE j.d.o.o. za ugostiteljstvo, turizam i trgovinu, OIB 47458273288, Ulica Valunske ploče 8,10000 Zagreb</item>
      <item>Financijska agencija, OIB 85821130368, TRG SVIBANJSKIH ŽRTAVA 1995. 1,10000 Zagreb</item>
    </izvorni_sadrzaj>
    <derivirana_varijabla naziv="DomainObject.Predmet.SudioniciListAdressOIB_1">
      <item>ADEO VIVIDE j.d.o.o. za ugostiteljstvo, turizam i trgovinu, OIB 47458273288, Ulica Valunske ploče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47458273288</item>
      <item>, OIB 85821130368</item>
    </izvorni_sadrzaj>
    <derivirana_varijabla naziv="DomainObject.Predmet.SudioniciListNazivOIB_1">
      <item>, OIB 47458273288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816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2021-04-20T07:01:00Z</cp:lastPrinted>
  <dcterms:modified xmlns:xsi="http://www.w3.org/2001/XMLSchema-instance" xsi:type="dcterms:W3CDTF">2021-04-20T07:01:00Z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